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D6C6E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BLOME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B457807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Wakefield. Goldsmith.</w:t>
      </w:r>
    </w:p>
    <w:p w14:paraId="531A63A2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</w:p>
    <w:p w14:paraId="366D1572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</w:p>
    <w:p w14:paraId="11DC76DB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a general pardon of all offences committed by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86B20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before 20 April last.   (C.P.R. 1476-85 p.157)</w:t>
      </w:r>
    </w:p>
    <w:p w14:paraId="10C293FA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</w:p>
    <w:p w14:paraId="13B3A023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</w:p>
    <w:p w14:paraId="6D1308AC" w14:textId="77777777" w:rsidR="003C4E48" w:rsidRDefault="003C4E48" w:rsidP="003C4E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2021</w:t>
      </w:r>
    </w:p>
    <w:p w14:paraId="125826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1FC10" w14:textId="77777777" w:rsidR="003C4E48" w:rsidRDefault="003C4E48" w:rsidP="009139A6">
      <w:r>
        <w:separator/>
      </w:r>
    </w:p>
  </w:endnote>
  <w:endnote w:type="continuationSeparator" w:id="0">
    <w:p w14:paraId="74BEAC16" w14:textId="77777777" w:rsidR="003C4E48" w:rsidRDefault="003C4E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2F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F6A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7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95EEE" w14:textId="77777777" w:rsidR="003C4E48" w:rsidRDefault="003C4E48" w:rsidP="009139A6">
      <w:r>
        <w:separator/>
      </w:r>
    </w:p>
  </w:footnote>
  <w:footnote w:type="continuationSeparator" w:id="0">
    <w:p w14:paraId="25158775" w14:textId="77777777" w:rsidR="003C4E48" w:rsidRDefault="003C4E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AEF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DF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379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E48"/>
    <w:rsid w:val="000666E0"/>
    <w:rsid w:val="002510B7"/>
    <w:rsid w:val="003C4E4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15FCD"/>
  <w15:chartTrackingRefBased/>
  <w15:docId w15:val="{9ECA8DD5-A2A0-4A9C-99B6-1AE93E67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E4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2021-05-25T19:27:00Z</dcterms:created>
  <dcterms:modified xsi:type="dcterms:W3CDTF">2021-05-25T19:28:00Z</dcterms:modified>
</cp:coreProperties>
</file>